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WIGGES</w:t>
      </w:r>
      <w:r>
        <w:t xml:space="preserve">    </w:t>
      </w:r>
      <w:proofErr w:type="gramStart"/>
      <w:r>
        <w:t xml:space="preserve">   (</w:t>
      </w:r>
      <w:proofErr w:type="gramEnd"/>
      <w:r>
        <w:t>d.1490)</w:t>
      </w: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Aldington, Kent.</w:t>
      </w: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 xml:space="preserve">He made his Will.   (Plomer 510) </w:t>
      </w: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Probate of his Will.</w:t>
      </w: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PRC/32/3/264c)            </w:t>
      </w: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A2B32" w:rsidRDefault="00AA2B32" w:rsidP="00AA2B3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E71FC3" w:rsidRDefault="00AA2B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B32" w:rsidRDefault="00AA2B32" w:rsidP="00E71FC3">
      <w:pPr>
        <w:spacing w:after="0" w:line="240" w:lineRule="auto"/>
      </w:pPr>
      <w:r>
        <w:separator/>
      </w:r>
    </w:p>
  </w:endnote>
  <w:endnote w:type="continuationSeparator" w:id="0">
    <w:p w:rsidR="00AA2B32" w:rsidRDefault="00AA2B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B32" w:rsidRDefault="00AA2B32" w:rsidP="00E71FC3">
      <w:pPr>
        <w:spacing w:after="0" w:line="240" w:lineRule="auto"/>
      </w:pPr>
      <w:r>
        <w:separator/>
      </w:r>
    </w:p>
  </w:footnote>
  <w:footnote w:type="continuationSeparator" w:id="0">
    <w:p w:rsidR="00AA2B32" w:rsidRDefault="00AA2B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B32"/>
    <w:rsid w:val="001A7C09"/>
    <w:rsid w:val="00577BD5"/>
    <w:rsid w:val="00656CBA"/>
    <w:rsid w:val="006A1F77"/>
    <w:rsid w:val="00733BE7"/>
    <w:rsid w:val="00AA2B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90D3CC-361C-43F1-931D-1C6A0784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2018-02-23T17:29:00Z</dcterms:created>
  <dcterms:modified xsi:type="dcterms:W3CDTF">2018-02-23T17:30:00Z</dcterms:modified>
</cp:coreProperties>
</file>